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887BD" w14:textId="619F0DD8" w:rsidR="00F11ECF" w:rsidRPr="00841BCD" w:rsidRDefault="00F11ECF" w:rsidP="00F11ECF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2809C9">
        <w:rPr>
          <w:rFonts w:ascii="Arial" w:eastAsia="SimSun" w:hAnsi="Arial"/>
          <w:b/>
          <w:sz w:val="24"/>
        </w:rPr>
        <w:t>8bis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050178" w:rsidRPr="00050178">
        <w:rPr>
          <w:rFonts w:ascii="Arial" w:eastAsia="SimSun" w:hAnsi="Arial"/>
          <w:b/>
          <w:bCs/>
          <w:sz w:val="24"/>
          <w:lang w:eastAsia="ja-JP"/>
        </w:rPr>
        <w:t>R4-2315219</w:t>
      </w:r>
    </w:p>
    <w:p w14:paraId="691C2524" w14:textId="1C60A294" w:rsidR="00F11ECF" w:rsidRPr="000F3A2F" w:rsidRDefault="00F11ECF" w:rsidP="00F11ECF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Xiamen,</w:t>
      </w:r>
      <w:r w:rsidR="006770B0">
        <w:rPr>
          <w:rFonts w:ascii="Arial" w:eastAsia="SimSun" w:hAnsi="Arial"/>
          <w:b/>
          <w:sz w:val="24"/>
        </w:rPr>
        <w:t xml:space="preserve"> China,</w:t>
      </w:r>
      <w:r>
        <w:rPr>
          <w:rFonts w:ascii="Arial" w:eastAsia="SimSun" w:hAnsi="Arial"/>
          <w:b/>
          <w:sz w:val="24"/>
        </w:rPr>
        <w:t xml:space="preserve"> 9 – 13 </w:t>
      </w:r>
      <w:proofErr w:type="gramStart"/>
      <w:r>
        <w:rPr>
          <w:rFonts w:ascii="Arial" w:eastAsia="SimSun" w:hAnsi="Arial"/>
          <w:b/>
          <w:sz w:val="24"/>
        </w:rPr>
        <w:t>Oct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53185EA3" w14:textId="77777777" w:rsidR="005014A2" w:rsidRDefault="005014A2">
      <w:pPr>
        <w:pStyle w:val="CH"/>
      </w:pPr>
    </w:p>
    <w:p w14:paraId="2C7E3A16" w14:textId="30486CFD" w:rsidR="00466E2C" w:rsidRDefault="00F257E9">
      <w:pPr>
        <w:pStyle w:val="CH"/>
        <w:rPr>
          <w:lang w:val="en-US"/>
        </w:rPr>
      </w:pPr>
      <w:r>
        <w:t>Title:</w:t>
      </w:r>
      <w:r w:rsidR="00AB1EC4">
        <w:t xml:space="preserve"> </w:t>
      </w:r>
      <w:r w:rsidR="00AB1EC4">
        <w:tab/>
      </w:r>
      <w:r w:rsidR="00F8436D">
        <w:t>Work plan for</w:t>
      </w:r>
      <w:r w:rsidR="00AB1EC4" w:rsidRPr="00AB1EC4">
        <w:t xml:space="preserve"> introduction of new bands n31 and n72</w:t>
      </w:r>
      <w:r w:rsidR="00F8436D">
        <w:t xml:space="preserve"> WI</w:t>
      </w:r>
      <w:r>
        <w:tab/>
      </w:r>
    </w:p>
    <w:p w14:paraId="64476BC1" w14:textId="24D6DF00" w:rsidR="007B6528" w:rsidRDefault="00F257E9">
      <w:pPr>
        <w:pStyle w:val="CH"/>
      </w:pPr>
      <w:r>
        <w:t>Agenda item:</w:t>
      </w:r>
      <w:r>
        <w:tab/>
      </w:r>
      <w:r w:rsidR="00C83D6A">
        <w:t>4.34.1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72F48FA" w14:textId="453547DE" w:rsidR="00DA30DD" w:rsidRPr="00DA30DD" w:rsidRDefault="00C85888" w:rsidP="00DA30DD">
      <w:r>
        <w:t>RAN#101 approved the new W</w:t>
      </w:r>
      <w:r w:rsidR="00050422">
        <w:t xml:space="preserve">ID </w:t>
      </w:r>
      <w:r w:rsidR="00050422" w:rsidRPr="00050422">
        <w:t>on introduction of NR bands n31 and n72</w:t>
      </w:r>
      <w:r w:rsidR="00050422">
        <w:t xml:space="preserve"> [1].</w:t>
      </w:r>
      <w:r w:rsidR="00881F9E">
        <w:t xml:space="preserve"> This contribution is a work plan for the WI.</w:t>
      </w:r>
    </w:p>
    <w:p w14:paraId="3AE7BC62" w14:textId="4D62A691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4EDE9D98" w14:textId="7705D56A" w:rsidR="00DA30DD" w:rsidRDefault="00C85888" w:rsidP="00DA30DD">
      <w:r>
        <w:t xml:space="preserve">This WI has short duration as the specifications are built </w:t>
      </w:r>
      <w:r w:rsidR="00CB60D6">
        <w:t xml:space="preserve">based on exiting LTE specifications. RAN4 has two meetings to complete the work </w:t>
      </w:r>
      <w:proofErr w:type="gramStart"/>
      <w:r w:rsidR="00CB60D6">
        <w:t>i.e.</w:t>
      </w:r>
      <w:proofErr w:type="gramEnd"/>
      <w:r w:rsidR="00CB60D6">
        <w:t xml:space="preserve"> RAN4#108bis and RAN4#109</w:t>
      </w:r>
      <w:r w:rsidR="00B72E36">
        <w:t xml:space="preserve"> for core-part and additional three meeting in 2024 for perf-part.</w:t>
      </w:r>
      <w:r w:rsidR="00CB60D6">
        <w:t xml:space="preserve"> </w:t>
      </w:r>
      <w:r w:rsidR="00B72E36">
        <w:t xml:space="preserve">Work plan proposes to complete work ahead of what stated in WID as performance part do not </w:t>
      </w:r>
      <w:r w:rsidR="001C6F0F">
        <w:t xml:space="preserve">likely </w:t>
      </w:r>
      <w:r w:rsidR="00B72E36">
        <w:t xml:space="preserve">need three RAN4 meetings. </w:t>
      </w:r>
    </w:p>
    <w:p w14:paraId="2C7AFF69" w14:textId="70D602FA" w:rsidR="00CB60D6" w:rsidRDefault="00CB60D6" w:rsidP="00DA30DD">
      <w:r>
        <w:t>RAN4#108bis</w:t>
      </w:r>
    </w:p>
    <w:p w14:paraId="0D46FF1C" w14:textId="3179DE60" w:rsidR="00CB60D6" w:rsidRDefault="00CB60D6" w:rsidP="00CB60D6">
      <w:pPr>
        <w:pStyle w:val="ListParagraph"/>
        <w:numPr>
          <w:ilvl w:val="0"/>
          <w:numId w:val="19"/>
        </w:numPr>
      </w:pPr>
      <w:r>
        <w:t xml:space="preserve">Discuss BS and UE RF </w:t>
      </w:r>
      <w:r w:rsidR="008464A3">
        <w:t>requirements.</w:t>
      </w:r>
    </w:p>
    <w:p w14:paraId="102CE118" w14:textId="5088D3F1" w:rsidR="008464A3" w:rsidRDefault="008464A3" w:rsidP="00CB60D6">
      <w:pPr>
        <w:pStyle w:val="ListParagraph"/>
        <w:numPr>
          <w:ilvl w:val="0"/>
          <w:numId w:val="19"/>
        </w:numPr>
      </w:pPr>
      <w:r>
        <w:t>Discuss UE co-ex requirements.</w:t>
      </w:r>
    </w:p>
    <w:p w14:paraId="5841448C" w14:textId="2B54CEDC" w:rsidR="00CB60D6" w:rsidRDefault="0097084A" w:rsidP="00CB60D6">
      <w:pPr>
        <w:pStyle w:val="ListParagraph"/>
        <w:numPr>
          <w:ilvl w:val="0"/>
          <w:numId w:val="19"/>
        </w:numPr>
      </w:pPr>
      <w:r>
        <w:t xml:space="preserve">Discuss and </w:t>
      </w:r>
      <w:r w:rsidR="00CB60D6">
        <w:t xml:space="preserve">Endorse </w:t>
      </w:r>
      <w:proofErr w:type="spellStart"/>
      <w:r w:rsidR="00CB60D6">
        <w:t>draftCRs</w:t>
      </w:r>
      <w:proofErr w:type="spellEnd"/>
      <w:r>
        <w:t xml:space="preserve"> for core part</w:t>
      </w:r>
      <w:r w:rsidR="008464A3">
        <w:t>.</w:t>
      </w:r>
    </w:p>
    <w:p w14:paraId="6BDE134C" w14:textId="1D54B0B0" w:rsidR="00CB60D6" w:rsidRDefault="00CB60D6" w:rsidP="00E124EB">
      <w:pPr>
        <w:pStyle w:val="ListParagraph"/>
        <w:numPr>
          <w:ilvl w:val="0"/>
          <w:numId w:val="19"/>
        </w:numPr>
      </w:pPr>
      <w:r>
        <w:t>Agree work split among the companies for CRs</w:t>
      </w:r>
      <w:r w:rsidR="0097084A" w:rsidRPr="0097084A">
        <w:t xml:space="preserve"> </w:t>
      </w:r>
      <w:r w:rsidR="0097084A">
        <w:t>for core part</w:t>
      </w:r>
      <w:r w:rsidR="00E97601">
        <w:t xml:space="preserve"> for RAN4#109</w:t>
      </w:r>
      <w:r w:rsidR="008464A3">
        <w:t>.</w:t>
      </w:r>
    </w:p>
    <w:p w14:paraId="6B65E1AD" w14:textId="0B797243" w:rsidR="00CB60D6" w:rsidRDefault="00CB60D6" w:rsidP="00CB60D6">
      <w:r>
        <w:t>RAN4#109</w:t>
      </w:r>
    </w:p>
    <w:p w14:paraId="0D2590DE" w14:textId="4F557ACC" w:rsidR="00CB60D6" w:rsidRDefault="00CB60D6" w:rsidP="00CB60D6">
      <w:pPr>
        <w:pStyle w:val="ListParagraph"/>
        <w:numPr>
          <w:ilvl w:val="0"/>
          <w:numId w:val="20"/>
        </w:numPr>
      </w:pPr>
      <w:r>
        <w:t>Agree CRs</w:t>
      </w:r>
      <w:r w:rsidR="0097084A" w:rsidRPr="0097084A">
        <w:t xml:space="preserve"> </w:t>
      </w:r>
      <w:r w:rsidR="0097084A">
        <w:t>for core part</w:t>
      </w:r>
      <w:r w:rsidR="008464A3">
        <w:t>.</w:t>
      </w:r>
    </w:p>
    <w:p w14:paraId="08CD3684" w14:textId="548A10F5" w:rsidR="007F4A07" w:rsidRDefault="007F4A07" w:rsidP="007F4A07">
      <w:pPr>
        <w:pStyle w:val="ListParagraph"/>
        <w:numPr>
          <w:ilvl w:val="0"/>
          <w:numId w:val="20"/>
        </w:numPr>
      </w:pPr>
      <w:r>
        <w:t xml:space="preserve">Discuss and Endorse </w:t>
      </w:r>
      <w:proofErr w:type="spellStart"/>
      <w:r>
        <w:t>draftCRs</w:t>
      </w:r>
      <w:proofErr w:type="spellEnd"/>
      <w:r>
        <w:t xml:space="preserve"> for perf part.</w:t>
      </w:r>
    </w:p>
    <w:p w14:paraId="7AD972F3" w14:textId="6ABB872F" w:rsidR="0097084A" w:rsidRDefault="0097084A" w:rsidP="00FB6F1A">
      <w:pPr>
        <w:pStyle w:val="ListParagraph"/>
        <w:numPr>
          <w:ilvl w:val="0"/>
          <w:numId w:val="20"/>
        </w:numPr>
      </w:pPr>
      <w:r>
        <w:t>Agree work split among the companies for CRs</w:t>
      </w:r>
      <w:r w:rsidRPr="0097084A">
        <w:t xml:space="preserve"> </w:t>
      </w:r>
      <w:r>
        <w:t>for perf part</w:t>
      </w:r>
      <w:r w:rsidR="00E97601" w:rsidRPr="00E97601">
        <w:t xml:space="preserve"> </w:t>
      </w:r>
      <w:r w:rsidR="00E97601">
        <w:t>for RAN4#1</w:t>
      </w:r>
      <w:r w:rsidR="00E97601">
        <w:t>10</w:t>
      </w:r>
      <w:r w:rsidR="008464A3">
        <w:t>.</w:t>
      </w:r>
    </w:p>
    <w:p w14:paraId="26D4387E" w14:textId="47F07C05" w:rsidR="0097084A" w:rsidRDefault="0097084A" w:rsidP="0097084A">
      <w:r>
        <w:t>RAN4#110</w:t>
      </w:r>
    </w:p>
    <w:p w14:paraId="30A6A3A7" w14:textId="373E06FE" w:rsidR="0097084A" w:rsidRDefault="0097084A" w:rsidP="0097084A">
      <w:pPr>
        <w:pStyle w:val="ListParagraph"/>
        <w:numPr>
          <w:ilvl w:val="0"/>
          <w:numId w:val="20"/>
        </w:numPr>
      </w:pPr>
      <w:r>
        <w:t>Agree CRs</w:t>
      </w:r>
      <w:r w:rsidRPr="0097084A">
        <w:t xml:space="preserve"> </w:t>
      </w:r>
      <w:r>
        <w:t>for perf part</w:t>
      </w:r>
      <w:r w:rsidR="008464A3">
        <w:t>.</w:t>
      </w:r>
    </w:p>
    <w:p w14:paraId="6FA7C7CF" w14:textId="0A7A7831" w:rsidR="005014A2" w:rsidRDefault="00271FE1" w:rsidP="00271FE1">
      <w:pPr>
        <w:pStyle w:val="Heading1"/>
      </w:pPr>
      <w:r>
        <w:t>3</w:t>
      </w:r>
      <w:r>
        <w:tab/>
      </w:r>
      <w:r w:rsidR="007972E9">
        <w:t>Conclusion</w:t>
      </w:r>
    </w:p>
    <w:p w14:paraId="3F67BB23" w14:textId="39125A98" w:rsidR="00DA30DD" w:rsidRPr="00DA30DD" w:rsidRDefault="00CB60D6" w:rsidP="00CB60D6">
      <w:r>
        <w:t xml:space="preserve">In this contribution we have proposed the work plan for </w:t>
      </w:r>
      <w:r w:rsidR="00050422" w:rsidRPr="00050422">
        <w:t>New WID on introduction of NR bands n31 and n72</w:t>
      </w:r>
      <w:r w:rsidR="00050422">
        <w:t xml:space="preserve"> [1].</w:t>
      </w:r>
    </w:p>
    <w:p w14:paraId="57365DE0" w14:textId="3D89EF22" w:rsidR="007B6528" w:rsidRPr="007972E9" w:rsidRDefault="007972E9" w:rsidP="005014A2">
      <w:pPr>
        <w:pStyle w:val="Heading1"/>
      </w:pPr>
      <w:r>
        <w:t>4</w:t>
      </w:r>
      <w:r w:rsidR="00F257E9">
        <w:tab/>
      </w:r>
      <w:r w:rsidR="00F257E9" w:rsidRPr="005014A2">
        <w:t>Reference</w:t>
      </w:r>
      <w:r w:rsidR="00284AE0" w:rsidRPr="005014A2">
        <w:t>s</w:t>
      </w:r>
    </w:p>
    <w:bookmarkEnd w:id="3"/>
    <w:p w14:paraId="6988450E" w14:textId="2C9A11FC" w:rsidR="005014A2" w:rsidRDefault="006772D8" w:rsidP="00DA30DD">
      <w:r>
        <w:t xml:space="preserve">[1] </w:t>
      </w:r>
      <w:r w:rsidR="00A852BB" w:rsidRPr="00A852BB">
        <w:t>RP-23</w:t>
      </w:r>
      <w:r w:rsidR="00C83D6A">
        <w:t>2691</w:t>
      </w:r>
      <w:r w:rsidR="00A852BB">
        <w:t xml:space="preserve"> </w:t>
      </w:r>
      <w:r w:rsidR="00050422" w:rsidRPr="00050422">
        <w:t>New WID on introduction of NR bands n31 and n72</w:t>
      </w:r>
    </w:p>
    <w:p w14:paraId="50EA3D2E" w14:textId="4539E527" w:rsidR="00685EF5" w:rsidRDefault="00685EF5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C7A91" w14:textId="77777777" w:rsidR="00A579F1" w:rsidRDefault="00A579F1">
      <w:pPr>
        <w:spacing w:after="0"/>
      </w:pPr>
      <w:r>
        <w:separator/>
      </w:r>
    </w:p>
  </w:endnote>
  <w:endnote w:type="continuationSeparator" w:id="0">
    <w:p w14:paraId="74912053" w14:textId="77777777" w:rsidR="00A579F1" w:rsidRDefault="00A579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C171" w14:textId="77777777" w:rsidR="00481956" w:rsidRDefault="00481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AA1A" w14:textId="77777777" w:rsidR="007B6528" w:rsidRDefault="00F257E9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6321" w14:textId="75935C1D" w:rsidR="007B6528" w:rsidRPr="00481956" w:rsidRDefault="007B6528" w:rsidP="00481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EA89B" w14:textId="77777777" w:rsidR="00A579F1" w:rsidRDefault="00A579F1">
      <w:pPr>
        <w:spacing w:after="0"/>
      </w:pPr>
      <w:r>
        <w:separator/>
      </w:r>
    </w:p>
  </w:footnote>
  <w:footnote w:type="continuationSeparator" w:id="0">
    <w:p w14:paraId="21B8A009" w14:textId="77777777" w:rsidR="00A579F1" w:rsidRDefault="00A579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252E" w14:textId="77777777" w:rsidR="00481956" w:rsidRDefault="00481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962B" w14:textId="77777777" w:rsidR="00481956" w:rsidRDefault="0048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3A948C5"/>
    <w:multiLevelType w:val="hybridMultilevel"/>
    <w:tmpl w:val="D1F08B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236B9"/>
    <w:multiLevelType w:val="hybridMultilevel"/>
    <w:tmpl w:val="303A85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7"/>
  </w:num>
  <w:num w:numId="4" w16cid:durableId="2044674993">
    <w:abstractNumId w:val="12"/>
  </w:num>
  <w:num w:numId="5" w16cid:durableId="1450314572">
    <w:abstractNumId w:val="6"/>
  </w:num>
  <w:num w:numId="6" w16cid:durableId="1107578758">
    <w:abstractNumId w:val="18"/>
  </w:num>
  <w:num w:numId="7" w16cid:durableId="1972588271">
    <w:abstractNumId w:val="15"/>
  </w:num>
  <w:num w:numId="8" w16cid:durableId="1400589344">
    <w:abstractNumId w:val="11"/>
  </w:num>
  <w:num w:numId="9" w16cid:durableId="1501117299">
    <w:abstractNumId w:val="8"/>
  </w:num>
  <w:num w:numId="10" w16cid:durableId="146282890">
    <w:abstractNumId w:val="16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7"/>
  </w:num>
  <w:num w:numId="14" w16cid:durableId="414861259">
    <w:abstractNumId w:val="9"/>
  </w:num>
  <w:num w:numId="15" w16cid:durableId="812061522">
    <w:abstractNumId w:val="5"/>
  </w:num>
  <w:num w:numId="16" w16cid:durableId="1925185752">
    <w:abstractNumId w:val="13"/>
  </w:num>
  <w:num w:numId="17" w16cid:durableId="59909015">
    <w:abstractNumId w:val="3"/>
  </w:num>
  <w:num w:numId="18" w16cid:durableId="678897304">
    <w:abstractNumId w:val="2"/>
  </w:num>
  <w:num w:numId="19" w16cid:durableId="719745422">
    <w:abstractNumId w:val="10"/>
  </w:num>
  <w:num w:numId="20" w16cid:durableId="200612790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1FFE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0178"/>
    <w:rsid w:val="0005042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86E51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A7222"/>
    <w:rsid w:val="000B3335"/>
    <w:rsid w:val="000B3DD6"/>
    <w:rsid w:val="000B44F7"/>
    <w:rsid w:val="000B505F"/>
    <w:rsid w:val="000B541D"/>
    <w:rsid w:val="000B61A8"/>
    <w:rsid w:val="000B61FB"/>
    <w:rsid w:val="000C47C3"/>
    <w:rsid w:val="000C4943"/>
    <w:rsid w:val="000D1896"/>
    <w:rsid w:val="000D4D29"/>
    <w:rsid w:val="000D561A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28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666E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3D51"/>
    <w:rsid w:val="001C5802"/>
    <w:rsid w:val="001C6F0F"/>
    <w:rsid w:val="001D02C2"/>
    <w:rsid w:val="001D1470"/>
    <w:rsid w:val="001D3D68"/>
    <w:rsid w:val="001D4E53"/>
    <w:rsid w:val="001D5A17"/>
    <w:rsid w:val="001D76A2"/>
    <w:rsid w:val="001D7AF6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47A2"/>
    <w:rsid w:val="0023673C"/>
    <w:rsid w:val="002433C7"/>
    <w:rsid w:val="002434E8"/>
    <w:rsid w:val="00243E94"/>
    <w:rsid w:val="002450A4"/>
    <w:rsid w:val="00247926"/>
    <w:rsid w:val="00251DDD"/>
    <w:rsid w:val="0026181B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09C9"/>
    <w:rsid w:val="002811B9"/>
    <w:rsid w:val="00281B62"/>
    <w:rsid w:val="00282015"/>
    <w:rsid w:val="00284AE0"/>
    <w:rsid w:val="00285645"/>
    <w:rsid w:val="002915C9"/>
    <w:rsid w:val="002946A1"/>
    <w:rsid w:val="00294F04"/>
    <w:rsid w:val="002973C9"/>
    <w:rsid w:val="00297D96"/>
    <w:rsid w:val="002A1942"/>
    <w:rsid w:val="002A2A03"/>
    <w:rsid w:val="002A4482"/>
    <w:rsid w:val="002A57D0"/>
    <w:rsid w:val="002B063C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33D6"/>
    <w:rsid w:val="00333AB7"/>
    <w:rsid w:val="00335A5F"/>
    <w:rsid w:val="0034052F"/>
    <w:rsid w:val="0034056C"/>
    <w:rsid w:val="00342AC6"/>
    <w:rsid w:val="0034301D"/>
    <w:rsid w:val="003444E2"/>
    <w:rsid w:val="00346B76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449B"/>
    <w:rsid w:val="003E6202"/>
    <w:rsid w:val="003E7753"/>
    <w:rsid w:val="003F0C6B"/>
    <w:rsid w:val="003F15CD"/>
    <w:rsid w:val="003F35C9"/>
    <w:rsid w:val="003F3C7F"/>
    <w:rsid w:val="003F5632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4C99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1369"/>
    <w:rsid w:val="00517339"/>
    <w:rsid w:val="00517727"/>
    <w:rsid w:val="005203B8"/>
    <w:rsid w:val="00523D73"/>
    <w:rsid w:val="00525649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2C63"/>
    <w:rsid w:val="0063543D"/>
    <w:rsid w:val="0063583B"/>
    <w:rsid w:val="006365C9"/>
    <w:rsid w:val="00637D9E"/>
    <w:rsid w:val="0064092F"/>
    <w:rsid w:val="006435FD"/>
    <w:rsid w:val="0064480E"/>
    <w:rsid w:val="00644A76"/>
    <w:rsid w:val="00647114"/>
    <w:rsid w:val="00647C10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0B0"/>
    <w:rsid w:val="006772D8"/>
    <w:rsid w:val="006810ED"/>
    <w:rsid w:val="00682A6B"/>
    <w:rsid w:val="006847A0"/>
    <w:rsid w:val="00684872"/>
    <w:rsid w:val="00685EF5"/>
    <w:rsid w:val="00686017"/>
    <w:rsid w:val="0068607A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632"/>
    <w:rsid w:val="006C3D95"/>
    <w:rsid w:val="006C54EF"/>
    <w:rsid w:val="006D3173"/>
    <w:rsid w:val="006D7B72"/>
    <w:rsid w:val="006E1833"/>
    <w:rsid w:val="006E5C86"/>
    <w:rsid w:val="006F057B"/>
    <w:rsid w:val="006F5F8C"/>
    <w:rsid w:val="00703E5A"/>
    <w:rsid w:val="0070556D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1F4B"/>
    <w:rsid w:val="00734A5B"/>
    <w:rsid w:val="00736266"/>
    <w:rsid w:val="0074026F"/>
    <w:rsid w:val="007429F6"/>
    <w:rsid w:val="00742E77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4261"/>
    <w:rsid w:val="007877F7"/>
    <w:rsid w:val="00795C13"/>
    <w:rsid w:val="00796D43"/>
    <w:rsid w:val="007972E9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7F4A07"/>
    <w:rsid w:val="008000C9"/>
    <w:rsid w:val="008028A4"/>
    <w:rsid w:val="00813076"/>
    <w:rsid w:val="00813BA9"/>
    <w:rsid w:val="00813BE7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464A3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1F9E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22D8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084A"/>
    <w:rsid w:val="009748CC"/>
    <w:rsid w:val="00983D08"/>
    <w:rsid w:val="00984404"/>
    <w:rsid w:val="00986DFB"/>
    <w:rsid w:val="00986F16"/>
    <w:rsid w:val="00987F2C"/>
    <w:rsid w:val="00990B3B"/>
    <w:rsid w:val="009929FF"/>
    <w:rsid w:val="00994326"/>
    <w:rsid w:val="009B1E17"/>
    <w:rsid w:val="009B373D"/>
    <w:rsid w:val="009B7C71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4ADE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579F1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52BB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1EC4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66DA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6752"/>
    <w:rsid w:val="00B17B75"/>
    <w:rsid w:val="00B208BA"/>
    <w:rsid w:val="00B218B8"/>
    <w:rsid w:val="00B231E1"/>
    <w:rsid w:val="00B24006"/>
    <w:rsid w:val="00B2629A"/>
    <w:rsid w:val="00B30350"/>
    <w:rsid w:val="00B318E4"/>
    <w:rsid w:val="00B335B1"/>
    <w:rsid w:val="00B345DF"/>
    <w:rsid w:val="00B35505"/>
    <w:rsid w:val="00B37C5A"/>
    <w:rsid w:val="00B403C0"/>
    <w:rsid w:val="00B42A9D"/>
    <w:rsid w:val="00B4376F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2E36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A5149"/>
    <w:rsid w:val="00BB16BE"/>
    <w:rsid w:val="00BB75F0"/>
    <w:rsid w:val="00BC0F7D"/>
    <w:rsid w:val="00BC2989"/>
    <w:rsid w:val="00BC36E7"/>
    <w:rsid w:val="00BC4461"/>
    <w:rsid w:val="00BD0172"/>
    <w:rsid w:val="00BD0690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3D6A"/>
    <w:rsid w:val="00C85888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60D6"/>
    <w:rsid w:val="00CB717E"/>
    <w:rsid w:val="00CC0364"/>
    <w:rsid w:val="00CC2401"/>
    <w:rsid w:val="00CC3E94"/>
    <w:rsid w:val="00CC4146"/>
    <w:rsid w:val="00CC53DB"/>
    <w:rsid w:val="00CC6588"/>
    <w:rsid w:val="00CD25A6"/>
    <w:rsid w:val="00CD320E"/>
    <w:rsid w:val="00CD4020"/>
    <w:rsid w:val="00CD604C"/>
    <w:rsid w:val="00CE13AF"/>
    <w:rsid w:val="00CE2F48"/>
    <w:rsid w:val="00CE3004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452C"/>
    <w:rsid w:val="00D0578C"/>
    <w:rsid w:val="00D06559"/>
    <w:rsid w:val="00D07C1B"/>
    <w:rsid w:val="00D1371E"/>
    <w:rsid w:val="00D14617"/>
    <w:rsid w:val="00D157A8"/>
    <w:rsid w:val="00D227AE"/>
    <w:rsid w:val="00D23897"/>
    <w:rsid w:val="00D25D10"/>
    <w:rsid w:val="00D3013B"/>
    <w:rsid w:val="00D306E6"/>
    <w:rsid w:val="00D309CC"/>
    <w:rsid w:val="00D35C6E"/>
    <w:rsid w:val="00D364EA"/>
    <w:rsid w:val="00D403A1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1E27"/>
    <w:rsid w:val="00DE2485"/>
    <w:rsid w:val="00DE4140"/>
    <w:rsid w:val="00DE5725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4E06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31A5"/>
    <w:rsid w:val="00E74333"/>
    <w:rsid w:val="00E74783"/>
    <w:rsid w:val="00E7686F"/>
    <w:rsid w:val="00E77645"/>
    <w:rsid w:val="00E77782"/>
    <w:rsid w:val="00E8245D"/>
    <w:rsid w:val="00E82E78"/>
    <w:rsid w:val="00E83162"/>
    <w:rsid w:val="00E8333E"/>
    <w:rsid w:val="00E85336"/>
    <w:rsid w:val="00E85920"/>
    <w:rsid w:val="00E91B77"/>
    <w:rsid w:val="00E91E55"/>
    <w:rsid w:val="00E9459A"/>
    <w:rsid w:val="00E96D1A"/>
    <w:rsid w:val="00E9702D"/>
    <w:rsid w:val="00E97601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2525"/>
    <w:rsid w:val="00ED3490"/>
    <w:rsid w:val="00ED46F8"/>
    <w:rsid w:val="00EE0853"/>
    <w:rsid w:val="00EE18F9"/>
    <w:rsid w:val="00EE5AA7"/>
    <w:rsid w:val="00EE647A"/>
    <w:rsid w:val="00EF65B2"/>
    <w:rsid w:val="00EF6914"/>
    <w:rsid w:val="00EF70F3"/>
    <w:rsid w:val="00EF793B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1ECF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2DD3"/>
    <w:rsid w:val="00F359C4"/>
    <w:rsid w:val="00F35AB6"/>
    <w:rsid w:val="00F479E3"/>
    <w:rsid w:val="00F51B2A"/>
    <w:rsid w:val="00F52DA4"/>
    <w:rsid w:val="00F5383E"/>
    <w:rsid w:val="00F53D32"/>
    <w:rsid w:val="00F554C0"/>
    <w:rsid w:val="00F6168B"/>
    <w:rsid w:val="00F62AEB"/>
    <w:rsid w:val="00F653B8"/>
    <w:rsid w:val="00F70647"/>
    <w:rsid w:val="00F726BB"/>
    <w:rsid w:val="00F73306"/>
    <w:rsid w:val="00F7495C"/>
    <w:rsid w:val="00F74A41"/>
    <w:rsid w:val="00F81329"/>
    <w:rsid w:val="00F82B63"/>
    <w:rsid w:val="00F83CC5"/>
    <w:rsid w:val="00F8436D"/>
    <w:rsid w:val="00F87D29"/>
    <w:rsid w:val="00F90DD7"/>
    <w:rsid w:val="00F92808"/>
    <w:rsid w:val="00F92A73"/>
    <w:rsid w:val="00FA0FE9"/>
    <w:rsid w:val="00FA1266"/>
    <w:rsid w:val="00FA3C65"/>
    <w:rsid w:val="00FA4898"/>
    <w:rsid w:val="00FB5750"/>
    <w:rsid w:val="00FC1192"/>
    <w:rsid w:val="00FC62E4"/>
    <w:rsid w:val="00FC679B"/>
    <w:rsid w:val="00FC6CC7"/>
    <w:rsid w:val="00FC78EB"/>
    <w:rsid w:val="00FC7F4C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21</cp:revision>
  <cp:lastPrinted>2019-02-25T14:05:00Z</cp:lastPrinted>
  <dcterms:created xsi:type="dcterms:W3CDTF">2023-09-12T07:00:00Z</dcterms:created>
  <dcterms:modified xsi:type="dcterms:W3CDTF">2023-09-27T07:06:00Z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